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F6768" w14:textId="77777777" w:rsidR="00660F7F" w:rsidRDefault="00660F7F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CAPE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1A7EF107" w14:textId="77777777" w:rsidR="00660F7F" w:rsidRDefault="00660F7F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Normanton, Lincolnshire. Gentleman.</w:t>
      </w:r>
    </w:p>
    <w:p w14:paraId="12F150C5" w14:textId="77777777" w:rsidR="00660F7F" w:rsidRDefault="00660F7F" w:rsidP="00660F7F">
      <w:pPr>
        <w:rPr>
          <w:rFonts w:ascii="Times New Roman" w:eastAsia="Calibri" w:hAnsi="Times New Roman" w:cs="Times New Roman"/>
        </w:rPr>
      </w:pPr>
    </w:p>
    <w:p w14:paraId="4EB44405" w14:textId="77777777" w:rsidR="00660F7F" w:rsidRDefault="00660F7F" w:rsidP="00660F7F">
      <w:pPr>
        <w:rPr>
          <w:rFonts w:ascii="Times New Roman" w:eastAsia="Calibri" w:hAnsi="Times New Roman" w:cs="Times New Roman"/>
        </w:rPr>
      </w:pPr>
    </w:p>
    <w:p w14:paraId="74A26554" w14:textId="77777777" w:rsidR="00660F7F" w:rsidRDefault="00660F7F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</w:rPr>
        <w:t>Gurnell</w:t>
      </w:r>
      <w:proofErr w:type="spellEnd"/>
      <w:r>
        <w:rPr>
          <w:rFonts w:ascii="Times New Roman" w:eastAsia="Calibri" w:hAnsi="Times New Roman" w:cs="Times New Roman"/>
        </w:rPr>
        <w:t>, clerk(q.v.), as executor</w:t>
      </w:r>
    </w:p>
    <w:p w14:paraId="15164ED7" w14:textId="37964F50" w:rsidR="00660F7F" w:rsidRDefault="00660F7F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of the late Robert </w:t>
      </w:r>
      <w:proofErr w:type="spellStart"/>
      <w:r>
        <w:rPr>
          <w:rFonts w:ascii="Times New Roman" w:eastAsia="Calibri" w:hAnsi="Times New Roman" w:cs="Times New Roman"/>
        </w:rPr>
        <w:t>Serlby</w:t>
      </w:r>
      <w:proofErr w:type="spellEnd"/>
      <w:r>
        <w:rPr>
          <w:rFonts w:ascii="Times New Roman" w:eastAsia="Calibri" w:hAnsi="Times New Roman" w:cs="Times New Roman"/>
        </w:rPr>
        <w:t xml:space="preserve"> of Southwell, Nottinghamshire</w:t>
      </w:r>
      <w:r w:rsidR="00234670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(q.v.).</w:t>
      </w:r>
    </w:p>
    <w:p w14:paraId="13DB4362" w14:textId="1C6D82C9" w:rsidR="00660F7F" w:rsidRDefault="00660F7F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14:paraId="00DD12A3" w14:textId="77777777" w:rsidR="00234670" w:rsidRDefault="00234670" w:rsidP="0023467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Roger Markham(q.v.) brought a plaint of debt against him.</w:t>
      </w:r>
    </w:p>
    <w:p w14:paraId="303F20E1" w14:textId="3C20A1D9" w:rsidR="00234670" w:rsidRDefault="00234670" w:rsidP="00234670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DB4BFB2" w14:textId="77777777" w:rsidR="00660F7F" w:rsidRDefault="00660F7F" w:rsidP="00660F7F">
      <w:pPr>
        <w:rPr>
          <w:rFonts w:ascii="Times New Roman" w:eastAsia="Calibri" w:hAnsi="Times New Roman" w:cs="Times New Roman"/>
        </w:rPr>
      </w:pPr>
    </w:p>
    <w:p w14:paraId="7A2AF93C" w14:textId="77777777" w:rsidR="00660F7F" w:rsidRDefault="00660F7F" w:rsidP="00660F7F">
      <w:pPr>
        <w:rPr>
          <w:rFonts w:ascii="Times New Roman" w:eastAsia="Calibri" w:hAnsi="Times New Roman" w:cs="Times New Roman"/>
        </w:rPr>
      </w:pPr>
    </w:p>
    <w:p w14:paraId="5DA87060" w14:textId="4AEDE93C" w:rsidR="00660F7F" w:rsidRDefault="00660F7F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24 May 2017</w:t>
      </w:r>
    </w:p>
    <w:p w14:paraId="24197B37" w14:textId="6B4A278A" w:rsidR="00234670" w:rsidRDefault="00234670" w:rsidP="00660F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9 January 2019</w:t>
      </w:r>
      <w:bookmarkStart w:id="0" w:name="_GoBack"/>
      <w:bookmarkEnd w:id="0"/>
    </w:p>
    <w:p w14:paraId="21EBFD33" w14:textId="77777777" w:rsidR="006B2F86" w:rsidRPr="00E71FC3" w:rsidRDefault="0023467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667BC" w14:textId="77777777" w:rsidR="00660F7F" w:rsidRDefault="00660F7F" w:rsidP="00E71FC3">
      <w:r>
        <w:separator/>
      </w:r>
    </w:p>
  </w:endnote>
  <w:endnote w:type="continuationSeparator" w:id="0">
    <w:p w14:paraId="22F083DF" w14:textId="77777777" w:rsidR="00660F7F" w:rsidRDefault="00660F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30A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D5DB3" w14:textId="77777777" w:rsidR="00660F7F" w:rsidRDefault="00660F7F" w:rsidP="00E71FC3">
      <w:r>
        <w:separator/>
      </w:r>
    </w:p>
  </w:footnote>
  <w:footnote w:type="continuationSeparator" w:id="0">
    <w:p w14:paraId="5521BFDB" w14:textId="77777777" w:rsidR="00660F7F" w:rsidRDefault="00660F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F7F"/>
    <w:rsid w:val="001A7C09"/>
    <w:rsid w:val="00234670"/>
    <w:rsid w:val="00577BD5"/>
    <w:rsid w:val="00656CBA"/>
    <w:rsid w:val="00660F7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E6F63"/>
  <w15:chartTrackingRefBased/>
  <w15:docId w15:val="{22145E5A-84EF-475F-8C9D-EB0F4E70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F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346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2017-05-30T13:02:00Z</dcterms:created>
  <dcterms:modified xsi:type="dcterms:W3CDTF">2019-01-09T16:31:00Z</dcterms:modified>
</cp:coreProperties>
</file>